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42F" w:rsidRDefault="006F342F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6F342F" w:rsidRDefault="006F342F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6F342F" w:rsidRDefault="006F342F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6F342F" w:rsidRDefault="006F342F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6F342F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6F342F" w:rsidRDefault="006F342F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Style w:val="FontStyle16"/>
                </w:rPr>
                <w:t>2015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6F342F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6F342F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widowControl/>
              <w:rPr>
                <w:rStyle w:val="FontStyle16"/>
              </w:rPr>
            </w:pPr>
          </w:p>
          <w:p w:rsidR="006F342F" w:rsidRDefault="006F342F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6F342F" w:rsidRDefault="006F342F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6F342F" w:rsidRDefault="006F342F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6F342F" w:rsidRDefault="006F342F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6F342F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Дремова Елена Леонидовна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323215.86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 (аренда)</w:t>
            </w: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5000</w:t>
            </w: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Pr="004D10B1" w:rsidRDefault="006F342F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6F342F" w:rsidRDefault="006F342F" w:rsidP="00336B2B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33</w:t>
            </w: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6F342F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42F" w:rsidRDefault="006F342F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widowControl/>
              <w:rPr>
                <w:rStyle w:val="FontStyle15"/>
              </w:rPr>
            </w:pPr>
          </w:p>
          <w:p w:rsidR="006F342F" w:rsidRDefault="006F342F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</w:t>
            </w:r>
          </w:p>
          <w:p w:rsidR="006F342F" w:rsidRDefault="006F342F">
            <w:pPr>
              <w:widowControl/>
              <w:rPr>
                <w:rStyle w:val="FontStyle15"/>
              </w:rPr>
            </w:pPr>
          </w:p>
          <w:p w:rsidR="006F342F" w:rsidRDefault="006F342F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669535.65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 w:rsidP="00994E0B">
            <w:pPr>
              <w:pStyle w:val="Style7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6F342F" w:rsidRDefault="006F342F" w:rsidP="00994E0B">
            <w:pPr>
              <w:pStyle w:val="Style7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 (аренда)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1900</w:t>
            </w: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3100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Автомобиль</w:t>
            </w: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Опель</w:t>
            </w: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ВАЗ 2140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Дом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33</w:t>
            </w:r>
          </w:p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164.9</w:t>
            </w:r>
          </w:p>
          <w:p w:rsidR="006F342F" w:rsidRDefault="006F342F" w:rsidP="006B2FF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42F" w:rsidRDefault="006F342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6F342F" w:rsidRDefault="006F342F" w:rsidP="007E7D75"/>
    <w:p w:rsidR="006F342F" w:rsidRDefault="006F342F"/>
    <w:sectPr w:rsidR="006F342F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36B2B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50E3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2FFF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42F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52B9B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191</Words>
  <Characters>1095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12</cp:revision>
  <dcterms:created xsi:type="dcterms:W3CDTF">2013-10-16T05:02:00Z</dcterms:created>
  <dcterms:modified xsi:type="dcterms:W3CDTF">2016-02-07T17:57:00Z</dcterms:modified>
</cp:coreProperties>
</file>